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E9B" w:rsidRDefault="00731CA1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:rsidR="00672E9B" w:rsidRDefault="00672E9B">
      <w:pPr>
        <w:rPr>
          <w:sz w:val="52"/>
          <w:szCs w:val="32"/>
        </w:rPr>
      </w:pPr>
    </w:p>
    <w:p w:rsidR="00672E9B" w:rsidRDefault="00731CA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</w:t>
      </w:r>
      <w:proofErr w:type="gramStart"/>
      <w:r>
        <w:rPr>
          <w:rFonts w:hint="eastAsia"/>
          <w:sz w:val="32"/>
          <w:szCs w:val="32"/>
        </w:rPr>
        <w:t>大兴区</w:t>
      </w:r>
      <w:proofErr w:type="gramEnd"/>
      <w:r>
        <w:rPr>
          <w:rFonts w:hint="eastAsia"/>
          <w:sz w:val="32"/>
          <w:szCs w:val="32"/>
        </w:rPr>
        <w:t>黄村镇便民服务中心（职介</w:t>
      </w:r>
      <w:r>
        <w:rPr>
          <w:rFonts w:hint="eastAsia"/>
          <w:sz w:val="32"/>
          <w:szCs w:val="32"/>
        </w:rPr>
        <w:t>所）</w:t>
      </w:r>
    </w:p>
    <w:p w:rsidR="00672E9B" w:rsidRDefault="00731CA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——公益性组织岗位补贴项目</w:t>
      </w:r>
    </w:p>
    <w:p w:rsidR="00672E9B" w:rsidRDefault="00672E9B">
      <w:pPr>
        <w:rPr>
          <w:sz w:val="32"/>
          <w:szCs w:val="32"/>
        </w:rPr>
      </w:pPr>
    </w:p>
    <w:p w:rsidR="00672E9B" w:rsidRDefault="00672E9B">
      <w:pPr>
        <w:rPr>
          <w:sz w:val="32"/>
          <w:szCs w:val="32"/>
        </w:rPr>
      </w:pPr>
    </w:p>
    <w:p w:rsidR="00672E9B" w:rsidRDefault="00672E9B">
      <w:pPr>
        <w:rPr>
          <w:sz w:val="32"/>
          <w:szCs w:val="32"/>
        </w:rPr>
      </w:pPr>
    </w:p>
    <w:p w:rsidR="00672E9B" w:rsidRDefault="00672E9B">
      <w:pPr>
        <w:rPr>
          <w:sz w:val="32"/>
          <w:szCs w:val="32"/>
        </w:rPr>
      </w:pPr>
    </w:p>
    <w:p w:rsidR="00672E9B" w:rsidRDefault="00672E9B">
      <w:pPr>
        <w:rPr>
          <w:sz w:val="32"/>
          <w:szCs w:val="32"/>
        </w:rPr>
      </w:pPr>
    </w:p>
    <w:p w:rsidR="00672E9B" w:rsidRDefault="00731CA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项目申报单位（科室）：黄村镇便民服务中心（职介</w:t>
      </w:r>
      <w:r>
        <w:rPr>
          <w:rFonts w:hint="eastAsia"/>
          <w:sz w:val="32"/>
          <w:szCs w:val="32"/>
        </w:rPr>
        <w:t>所）</w:t>
      </w:r>
    </w:p>
    <w:p w:rsidR="00672E9B" w:rsidRDefault="00731CA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  <w:proofErr w:type="gramStart"/>
      <w:r>
        <w:rPr>
          <w:rFonts w:hint="eastAsia"/>
          <w:sz w:val="32"/>
          <w:szCs w:val="32"/>
        </w:rPr>
        <w:t>大兴区</w:t>
      </w:r>
      <w:proofErr w:type="gramEnd"/>
      <w:r>
        <w:rPr>
          <w:rFonts w:hint="eastAsia"/>
          <w:sz w:val="32"/>
          <w:szCs w:val="32"/>
        </w:rPr>
        <w:t>人力社保局</w:t>
      </w:r>
    </w:p>
    <w:p w:rsidR="00672E9B" w:rsidRDefault="00731CA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</w:rPr>
        <w:t>2025</w:t>
      </w:r>
      <w:r>
        <w:rPr>
          <w:rFonts w:hint="eastAsia"/>
          <w:sz w:val="32"/>
          <w:szCs w:val="32"/>
        </w:rPr>
        <w:t>年</w:t>
      </w:r>
    </w:p>
    <w:p w:rsidR="00672E9B" w:rsidRDefault="00731CA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rFonts w:hint="eastAsia"/>
          <w:sz w:val="32"/>
          <w:szCs w:val="32"/>
        </w:rPr>
        <w:t>2024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月</w:t>
      </w:r>
    </w:p>
    <w:p w:rsidR="00672E9B" w:rsidRDefault="00672E9B">
      <w:pPr>
        <w:rPr>
          <w:sz w:val="32"/>
          <w:szCs w:val="32"/>
        </w:rPr>
      </w:pPr>
    </w:p>
    <w:p w:rsidR="00672E9B" w:rsidRDefault="00672E9B">
      <w:pPr>
        <w:rPr>
          <w:sz w:val="32"/>
          <w:szCs w:val="32"/>
        </w:rPr>
      </w:pPr>
    </w:p>
    <w:p w:rsidR="00672E9B" w:rsidRDefault="00672E9B">
      <w:pPr>
        <w:rPr>
          <w:sz w:val="32"/>
          <w:szCs w:val="32"/>
        </w:rPr>
      </w:pPr>
    </w:p>
    <w:p w:rsidR="00672E9B" w:rsidRDefault="00731CA1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>项目申报单位盖章（科室）：</w:t>
      </w:r>
      <w:r>
        <w:rPr>
          <w:rFonts w:ascii="宋体" w:hAnsi="宋体" w:cs="宋体" w:hint="eastAsia"/>
          <w:sz w:val="30"/>
          <w:szCs w:val="30"/>
        </w:rPr>
        <w:t xml:space="preserve">         </w:t>
      </w:r>
    </w:p>
    <w:p w:rsidR="00672E9B" w:rsidRDefault="00672E9B">
      <w:pPr>
        <w:rPr>
          <w:sz w:val="32"/>
          <w:szCs w:val="32"/>
        </w:rPr>
        <w:sectPr w:rsidR="00672E9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72E9B" w:rsidRDefault="00731CA1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3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公益性组织岗位补贴项目</w:t>
            </w:r>
          </w:p>
        </w:tc>
      </w:tr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职介</w:t>
            </w:r>
            <w:r>
              <w:rPr>
                <w:rFonts w:hint="eastAsia"/>
                <w:sz w:val="24"/>
              </w:rPr>
              <w:t>所</w:t>
            </w:r>
          </w:p>
        </w:tc>
        <w:tc>
          <w:tcPr>
            <w:tcW w:w="2052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大兴区</w:t>
            </w:r>
            <w:proofErr w:type="gramEnd"/>
            <w:r>
              <w:rPr>
                <w:rFonts w:hint="eastAsia"/>
                <w:sz w:val="24"/>
              </w:rPr>
              <w:t>人力社保局</w:t>
            </w:r>
          </w:p>
        </w:tc>
      </w:tr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王辰</w:t>
            </w:r>
          </w:p>
        </w:tc>
        <w:tc>
          <w:tcPr>
            <w:tcW w:w="2052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:rsidR="00672E9B" w:rsidRDefault="00731CA1" w:rsidP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0230350</w:t>
            </w:r>
          </w:p>
        </w:tc>
      </w:tr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公益性组织岗位补贴</w:t>
            </w:r>
          </w:p>
        </w:tc>
        <w:tc>
          <w:tcPr>
            <w:tcW w:w="2052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人员政策类</w:t>
            </w:r>
          </w:p>
        </w:tc>
      </w:tr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2080705</w:t>
            </w:r>
          </w:p>
        </w:tc>
        <w:tc>
          <w:tcPr>
            <w:tcW w:w="2052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52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:rsidR="00672E9B" w:rsidRDefault="00672E9B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:rsidR="00672E9B" w:rsidRDefault="00672E9B">
            <w:pPr>
              <w:jc w:val="left"/>
              <w:rPr>
                <w:sz w:val="24"/>
              </w:rPr>
            </w:pPr>
          </w:p>
        </w:tc>
      </w:tr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:rsidR="00672E9B" w:rsidRDefault="00672E9B">
            <w:pPr>
              <w:jc w:val="left"/>
              <w:rPr>
                <w:sz w:val="24"/>
              </w:rPr>
            </w:pPr>
          </w:p>
        </w:tc>
      </w:tr>
      <w:tr w:rsidR="00672E9B">
        <w:trPr>
          <w:trHeight w:val="567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不</w:t>
            </w:r>
            <w:proofErr w:type="gramEnd"/>
            <w:r>
              <w:rPr>
                <w:rFonts w:hint="eastAsia"/>
                <w:sz w:val="24"/>
              </w:rPr>
              <w:t>评审理由</w:t>
            </w:r>
          </w:p>
        </w:tc>
        <w:tc>
          <w:tcPr>
            <w:tcW w:w="8612" w:type="dxa"/>
            <w:gridSpan w:val="3"/>
            <w:vAlign w:val="center"/>
          </w:tcPr>
          <w:p w:rsidR="00672E9B" w:rsidRDefault="00672E9B">
            <w:pPr>
              <w:jc w:val="left"/>
              <w:rPr>
                <w:sz w:val="24"/>
              </w:rPr>
            </w:pPr>
          </w:p>
        </w:tc>
      </w:tr>
      <w:tr w:rsidR="00672E9B">
        <w:trPr>
          <w:trHeight w:val="6921"/>
          <w:jc w:val="center"/>
        </w:trPr>
        <w:tc>
          <w:tcPr>
            <w:tcW w:w="2160" w:type="dxa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:rsidR="00672E9B" w:rsidRDefault="00731CA1">
            <w:pPr>
              <w:jc w:val="left"/>
              <w:rPr>
                <w:sz w:val="24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根据北京市人力资源和社会保障局、北京市财政局《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关于印发〈北京市社会公益性就业组织管理试行办法〉的通知》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京人社就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发</w:t>
            </w:r>
            <w:r>
              <w:rPr>
                <w:rFonts w:ascii="仿宋_GB2312" w:eastAsia="仿宋_GB2312" w:hint="eastAsia"/>
                <w:sz w:val="32"/>
                <w:szCs w:val="32"/>
              </w:rPr>
              <w:t>[2014]170</w:t>
            </w:r>
            <w:r>
              <w:rPr>
                <w:rFonts w:ascii="仿宋_GB2312" w:eastAsia="仿宋_GB2312" w:hint="eastAsia"/>
                <w:sz w:val="32"/>
                <w:szCs w:val="32"/>
              </w:rPr>
              <w:t>号）和北京市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大兴区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人力资源和社会保障局、北京市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大兴区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财政局《关于调整公益性就业组织岗位补贴标准的通知》（京兴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人社服发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[20</w:t>
            </w: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  <w:r>
              <w:rPr>
                <w:rFonts w:ascii="仿宋_GB2312" w:eastAsia="仿宋_GB2312" w:hint="eastAsia"/>
                <w:sz w:val="32"/>
                <w:szCs w:val="32"/>
              </w:rPr>
              <w:t>]</w:t>
            </w:r>
            <w:r>
              <w:rPr>
                <w:rFonts w:ascii="仿宋_GB2312" w:eastAsia="仿宋_GB2312" w:hint="eastAsia"/>
                <w:sz w:val="32"/>
                <w:szCs w:val="32"/>
              </w:rPr>
              <w:t>80</w:t>
            </w:r>
            <w:r>
              <w:rPr>
                <w:rFonts w:ascii="仿宋_GB2312" w:eastAsia="仿宋_GB2312" w:hint="eastAsia"/>
                <w:sz w:val="32"/>
                <w:szCs w:val="32"/>
              </w:rPr>
              <w:t>号）规定，</w:t>
            </w:r>
            <w:r>
              <w:rPr>
                <w:rFonts w:ascii="仿宋_GB2312" w:eastAsia="仿宋_GB2312" w:hint="eastAsia"/>
                <w:sz w:val="32"/>
                <w:szCs w:val="32"/>
              </w:rPr>
              <w:t>为我镇</w:t>
            </w:r>
            <w:r>
              <w:rPr>
                <w:rFonts w:ascii="仿宋_GB2312" w:eastAsia="仿宋_GB2312" w:hint="eastAsia"/>
                <w:sz w:val="32"/>
                <w:szCs w:val="32"/>
              </w:rPr>
              <w:t>安置的就业特困人员</w:t>
            </w:r>
            <w:r>
              <w:rPr>
                <w:rFonts w:ascii="仿宋_GB2312" w:eastAsia="仿宋_GB2312" w:hint="eastAsia"/>
                <w:sz w:val="32"/>
                <w:szCs w:val="32"/>
              </w:rPr>
              <w:t>申请岗位补贴，以确保这些人能够安心就业。</w:t>
            </w:r>
          </w:p>
        </w:tc>
      </w:tr>
    </w:tbl>
    <w:p w:rsidR="00672E9B" w:rsidRDefault="00672E9B">
      <w:pPr>
        <w:jc w:val="left"/>
        <w:rPr>
          <w:sz w:val="32"/>
          <w:szCs w:val="32"/>
        </w:rPr>
        <w:sectPr w:rsidR="00672E9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72E9B" w:rsidRDefault="00731CA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:rsidR="00672E9B" w:rsidRDefault="00731CA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672E9B">
        <w:trPr>
          <w:trHeight w:val="850"/>
        </w:trPr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672E9B">
        <w:trPr>
          <w:trHeight w:val="850"/>
        </w:trPr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公益性组织岗位补贴</w:t>
            </w: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2080705</w:t>
            </w: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体制</w:t>
            </w: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否</w:t>
            </w:r>
          </w:p>
        </w:tc>
        <w:tc>
          <w:tcPr>
            <w:tcW w:w="1013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  <w:r>
              <w:rPr>
                <w:rFonts w:ascii="宋体" w:hAnsi="宋体" w:cs="宋体" w:hint="eastAsia"/>
                <w:sz w:val="24"/>
              </w:rPr>
              <w:t>人</w:t>
            </w: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0.8</w:t>
            </w: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</w:tr>
      <w:tr w:rsidR="00672E9B">
        <w:trPr>
          <w:trHeight w:val="850"/>
        </w:trPr>
        <w:tc>
          <w:tcPr>
            <w:tcW w:w="1012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72E9B" w:rsidRDefault="00672E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</w:tr>
    </w:tbl>
    <w:p w:rsidR="00672E9B" w:rsidRDefault="00672E9B">
      <w:pPr>
        <w:jc w:val="left"/>
        <w:rPr>
          <w:sz w:val="30"/>
          <w:szCs w:val="30"/>
        </w:rPr>
        <w:sectPr w:rsidR="00672E9B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672E9B" w:rsidRDefault="00731CA1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:rsidR="00672E9B" w:rsidRDefault="00672E9B">
      <w:pPr>
        <w:jc w:val="center"/>
        <w:rPr>
          <w:b/>
          <w:bCs/>
          <w:sz w:val="44"/>
          <w:szCs w:val="44"/>
        </w:rPr>
      </w:pPr>
    </w:p>
    <w:p w:rsidR="00672E9B" w:rsidRDefault="00672E9B">
      <w:pPr>
        <w:jc w:val="center"/>
        <w:rPr>
          <w:b/>
          <w:bCs/>
          <w:sz w:val="44"/>
          <w:szCs w:val="44"/>
        </w:rPr>
      </w:pPr>
    </w:p>
    <w:p w:rsidR="00672E9B" w:rsidRDefault="00731CA1">
      <w:pPr>
        <w:numPr>
          <w:ilvl w:val="0"/>
          <w:numId w:val="1"/>
        </w:num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:rsidR="00672E9B" w:rsidRDefault="00731CA1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项目科室基本情况</w:t>
      </w:r>
    </w:p>
    <w:tbl>
      <w:tblPr>
        <w:tblStyle w:val="a3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672E9B">
        <w:tc>
          <w:tcPr>
            <w:tcW w:w="1916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:rsidR="00672E9B" w:rsidRDefault="00672E9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:rsidR="00672E9B" w:rsidRDefault="00672E9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72E9B">
        <w:tc>
          <w:tcPr>
            <w:tcW w:w="1916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:rsidR="00672E9B" w:rsidRDefault="00672E9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:rsidR="00672E9B" w:rsidRDefault="00672E9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72E9B">
        <w:tc>
          <w:tcPr>
            <w:tcW w:w="1916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:rsidR="00672E9B" w:rsidRDefault="00672E9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:rsidR="00672E9B" w:rsidRDefault="00672E9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672E9B" w:rsidRDefault="00672E9B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672E9B" w:rsidRDefault="00672E9B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672E9B" w:rsidRDefault="00731CA1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项目基本情况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672E9B">
        <w:tc>
          <w:tcPr>
            <w:tcW w:w="2300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:rsidR="00672E9B" w:rsidRDefault="00672E9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72E9B">
        <w:tc>
          <w:tcPr>
            <w:tcW w:w="2300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sz w:val="28"/>
                <w:szCs w:val="28"/>
              </w:rPr>
              <w:t>行政事业类□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2.</w:t>
            </w:r>
            <w:r>
              <w:rPr>
                <w:rFonts w:ascii="宋体" w:hAnsi="宋体" w:cs="宋体" w:hint="eastAsia"/>
                <w:sz w:val="28"/>
                <w:szCs w:val="28"/>
              </w:rPr>
              <w:t>专项资金类□</w:t>
            </w:r>
          </w:p>
        </w:tc>
      </w:tr>
      <w:tr w:rsidR="00672E9B">
        <w:tc>
          <w:tcPr>
            <w:tcW w:w="2300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:rsidR="00672E9B" w:rsidRDefault="00731CA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sz w:val="28"/>
                <w:szCs w:val="28"/>
              </w:rPr>
              <w:t>延续项目□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</w:t>
            </w:r>
            <w:r>
              <w:rPr>
                <w:rFonts w:ascii="宋体" w:hAnsi="宋体" w:cs="宋体" w:hint="eastAsia"/>
                <w:sz w:val="28"/>
                <w:szCs w:val="28"/>
              </w:rPr>
              <w:t>新增项目□</w:t>
            </w:r>
          </w:p>
        </w:tc>
      </w:tr>
    </w:tbl>
    <w:p w:rsidR="00672E9B" w:rsidRDefault="00672E9B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672E9B" w:rsidRDefault="00672E9B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672E9B" w:rsidRDefault="00731CA1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:rsidR="00672E9B" w:rsidRDefault="00672E9B">
      <w:pPr>
        <w:jc w:val="left"/>
        <w:rPr>
          <w:rFonts w:ascii="宋体" w:hAnsi="宋体" w:cs="宋体"/>
          <w:sz w:val="28"/>
          <w:szCs w:val="28"/>
        </w:rPr>
      </w:pPr>
    </w:p>
    <w:p w:rsidR="00672E9B" w:rsidRDefault="00731CA1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:rsidR="00672E9B" w:rsidRDefault="00672E9B">
      <w:pPr>
        <w:jc w:val="left"/>
        <w:rPr>
          <w:rFonts w:ascii="宋体" w:hAnsi="宋体" w:cs="宋体"/>
          <w:sz w:val="28"/>
          <w:szCs w:val="28"/>
        </w:rPr>
      </w:pPr>
    </w:p>
    <w:p w:rsidR="00672E9B" w:rsidRDefault="00672E9B">
      <w:pPr>
        <w:jc w:val="left"/>
        <w:rPr>
          <w:rFonts w:ascii="宋体" w:hAnsi="宋体" w:cs="宋体"/>
          <w:sz w:val="28"/>
          <w:szCs w:val="28"/>
        </w:rPr>
      </w:pPr>
    </w:p>
    <w:p w:rsidR="00672E9B" w:rsidRDefault="00672E9B">
      <w:pPr>
        <w:jc w:val="left"/>
        <w:rPr>
          <w:rFonts w:ascii="宋体" w:hAnsi="宋体" w:cs="宋体"/>
          <w:sz w:val="28"/>
          <w:szCs w:val="28"/>
        </w:rPr>
      </w:pPr>
    </w:p>
    <w:p w:rsidR="00672E9B" w:rsidRDefault="00731CA1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必要性和可行性</w:t>
      </w:r>
    </w:p>
    <w:p w:rsidR="00672E9B" w:rsidRDefault="00731CA1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:rsidR="00672E9B" w:rsidRDefault="00731CA1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:rsidR="00672E9B" w:rsidRDefault="00731CA1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:rsidR="00672E9B" w:rsidRDefault="00731CA1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</w:t>
      </w:r>
      <w:r>
        <w:rPr>
          <w:rFonts w:ascii="宋体" w:hAnsi="宋体" w:cs="宋体" w:hint="eastAsia"/>
          <w:b/>
          <w:bCs/>
          <w:sz w:val="32"/>
          <w:szCs w:val="32"/>
        </w:rPr>
        <w:t>XX</w:t>
      </w:r>
      <w:r>
        <w:rPr>
          <w:rFonts w:ascii="宋体" w:hAnsi="宋体" w:cs="宋体" w:hint="eastAsia"/>
          <w:b/>
          <w:bCs/>
          <w:sz w:val="32"/>
          <w:szCs w:val="32"/>
        </w:rPr>
        <w:t>年内完成</w:t>
      </w:r>
    </w:p>
    <w:tbl>
      <w:tblPr>
        <w:tblStyle w:val="a3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672E9B">
        <w:trPr>
          <w:jc w:val="center"/>
        </w:trPr>
        <w:tc>
          <w:tcPr>
            <w:tcW w:w="2840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:rsidR="00672E9B" w:rsidRDefault="00731CA1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672E9B">
        <w:trPr>
          <w:jc w:val="center"/>
        </w:trPr>
        <w:tc>
          <w:tcPr>
            <w:tcW w:w="2840" w:type="dxa"/>
            <w:vMerge w:val="restart"/>
          </w:tcPr>
          <w:p w:rsidR="00672E9B" w:rsidRDefault="00672E9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672E9B" w:rsidRDefault="00672E9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672E9B" w:rsidRDefault="00672E9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672E9B">
        <w:trPr>
          <w:jc w:val="center"/>
        </w:trPr>
        <w:tc>
          <w:tcPr>
            <w:tcW w:w="2840" w:type="dxa"/>
            <w:vMerge/>
          </w:tcPr>
          <w:p w:rsidR="00672E9B" w:rsidRDefault="00672E9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672E9B" w:rsidRDefault="00672E9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672E9B" w:rsidRDefault="00672E9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:rsidR="00672E9B" w:rsidRDefault="00672E9B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672E9B" w:rsidRDefault="00672E9B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672E9B" w:rsidRDefault="00672E9B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672E9B" w:rsidRDefault="00672E9B">
      <w:p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  <w:sectPr w:rsidR="00672E9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72E9B" w:rsidRDefault="00731CA1">
      <w:pPr>
        <w:jc w:val="left"/>
        <w:rPr>
          <w:rFonts w:ascii="宋体" w:hAnsi="宋体" w:cs="宋体"/>
          <w:b/>
          <w:bCs/>
          <w:sz w:val="32"/>
          <w:szCs w:val="32"/>
        </w:rPr>
        <w:sectPr w:rsidR="00672E9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:rsidR="00672E9B" w:rsidRDefault="00731CA1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3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672E9B">
        <w:tc>
          <w:tcPr>
            <w:tcW w:w="14292" w:type="dxa"/>
            <w:gridSpan w:val="7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XX</w:t>
            </w:r>
            <w:r>
              <w:rPr>
                <w:rFonts w:ascii="宋体" w:hAnsi="宋体" w:cs="宋体" w:hint="eastAsia"/>
                <w:sz w:val="28"/>
                <w:szCs w:val="28"/>
              </w:rPr>
              <w:t>项目</w:t>
            </w:r>
          </w:p>
        </w:tc>
      </w:tr>
      <w:tr w:rsidR="00672E9B">
        <w:tc>
          <w:tcPr>
            <w:tcW w:w="14292" w:type="dxa"/>
            <w:gridSpan w:val="7"/>
          </w:tcPr>
          <w:p w:rsidR="00672E9B" w:rsidRDefault="00731CA1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672E9B">
        <w:tc>
          <w:tcPr>
            <w:tcW w:w="2142" w:type="dxa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数量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672E9B">
        <w:tc>
          <w:tcPr>
            <w:tcW w:w="2142" w:type="dxa"/>
          </w:tcPr>
          <w:p w:rsidR="00672E9B" w:rsidRDefault="00672E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:rsidR="00672E9B" w:rsidRDefault="00672E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:rsidR="00672E9B" w:rsidRDefault="00672E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:rsidR="00672E9B" w:rsidRDefault="00672E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672E9B" w:rsidRDefault="00672E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672E9B" w:rsidRDefault="00672E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672E9B" w:rsidRDefault="00672E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72E9B">
        <w:tc>
          <w:tcPr>
            <w:tcW w:w="12267" w:type="dxa"/>
            <w:gridSpan w:val="6"/>
          </w:tcPr>
          <w:p w:rsidR="00672E9B" w:rsidRDefault="00731CA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:rsidR="00672E9B" w:rsidRDefault="00672E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672E9B" w:rsidRDefault="00672E9B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672E9B" w:rsidRDefault="00731CA1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672E9B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zNmYmQ5ZWFmMjI1MDY3MDcwYjFhNzFkZGU2MDYzMWUifQ=="/>
  </w:docVars>
  <w:rsids>
    <w:rsidRoot w:val="34B53ED7"/>
    <w:rsid w:val="00672E9B"/>
    <w:rsid w:val="00731CA1"/>
    <w:rsid w:val="076C46D3"/>
    <w:rsid w:val="0A5D4D63"/>
    <w:rsid w:val="0BE025C5"/>
    <w:rsid w:val="13F73D10"/>
    <w:rsid w:val="24940991"/>
    <w:rsid w:val="2ACD5F8C"/>
    <w:rsid w:val="2E7C4B26"/>
    <w:rsid w:val="2F471EE1"/>
    <w:rsid w:val="308113CB"/>
    <w:rsid w:val="34B53ED7"/>
    <w:rsid w:val="36AF3049"/>
    <w:rsid w:val="3BE40DC2"/>
    <w:rsid w:val="45BF3704"/>
    <w:rsid w:val="4DAF345F"/>
    <w:rsid w:val="4F815F87"/>
    <w:rsid w:val="50AF4B3E"/>
    <w:rsid w:val="54F9326F"/>
    <w:rsid w:val="59467262"/>
    <w:rsid w:val="5B011073"/>
    <w:rsid w:val="5E166CD5"/>
    <w:rsid w:val="625005B0"/>
    <w:rsid w:val="651C2939"/>
    <w:rsid w:val="6D535020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1C48"/>
  <w15:docId w15:val="{996DF229-B0D0-443C-BF4B-9F95FA7D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7</Pages>
  <Words>177</Words>
  <Characters>1012</Characters>
  <Application>Microsoft Office Word</Application>
  <DocSecurity>0</DocSecurity>
  <Lines>8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Microsoft</cp:lastModifiedBy>
  <cp:revision>2</cp:revision>
  <cp:lastPrinted>2018-09-07T03:15:00Z</cp:lastPrinted>
  <dcterms:created xsi:type="dcterms:W3CDTF">2018-08-28T02:05:00Z</dcterms:created>
  <dcterms:modified xsi:type="dcterms:W3CDTF">2024-08-27T02:49:00Z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02C9E342972A4575A0D28669E92C1624_12</vt:lpwstr>
  </property>
</Properties>
</file>